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7C6D83" w:rsidRDefault="002278A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803" w:history="1">
        <w:r w:rsidR="007C6D83" w:rsidRPr="00AD7687">
          <w:rPr>
            <w:rStyle w:val="aa"/>
          </w:rPr>
          <w:t>IP-FORWARD-MIB</w:t>
        </w:r>
        <w:r w:rsidR="007C6D83">
          <w:rPr>
            <w:webHidden/>
          </w:rPr>
          <w:tab/>
        </w:r>
        <w:r w:rsidR="007C6D83">
          <w:rPr>
            <w:webHidden/>
          </w:rPr>
          <w:fldChar w:fldCharType="begin"/>
        </w:r>
        <w:r w:rsidR="007C6D83">
          <w:rPr>
            <w:webHidden/>
          </w:rPr>
          <w:instrText xml:space="preserve"> PAGEREF _Toc94098803 \h </w:instrText>
        </w:r>
        <w:r w:rsidR="007C6D83">
          <w:rPr>
            <w:webHidden/>
          </w:rPr>
        </w:r>
        <w:r w:rsidR="007C6D83">
          <w:rPr>
            <w:webHidden/>
          </w:rPr>
          <w:fldChar w:fldCharType="separate"/>
        </w:r>
        <w:r w:rsidR="007C6D83">
          <w:rPr>
            <w:webHidden/>
          </w:rPr>
          <w:t>2</w:t>
        </w:r>
        <w:r w:rsidR="007C6D83">
          <w:rPr>
            <w:webHidden/>
          </w:rPr>
          <w:fldChar w:fldCharType="end"/>
        </w:r>
      </w:hyperlink>
    </w:p>
    <w:p w:rsidR="007C6D83" w:rsidRDefault="007C6D8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04" w:history="1">
        <w:r w:rsidRPr="00AD7687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C6D83" w:rsidRDefault="007C6D8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05" w:history="1">
        <w:r w:rsidRPr="00AD7687">
          <w:rPr>
            <w:rStyle w:val="aa"/>
          </w:rPr>
          <w:t>ipCidrRouteTable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C6D83" w:rsidRDefault="007C6D8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06" w:history="1">
        <w:r w:rsidRPr="00AD7687">
          <w:rPr>
            <w:rStyle w:val="aa"/>
          </w:rPr>
          <w:t>inetCidrRouteTable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2278A7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5420D" w:rsidRPr="00D85A6C" w:rsidRDefault="0085420D" w:rsidP="0085420D">
      <w:pPr>
        <w:pStyle w:val="1"/>
        <w:tabs>
          <w:tab w:val="num" w:pos="432"/>
        </w:tabs>
        <w:ind w:left="432" w:hanging="432"/>
        <w:jc w:val="both"/>
      </w:pPr>
      <w:bookmarkStart w:id="1" w:name="_Toc397420252"/>
      <w:bookmarkStart w:id="2" w:name="_Toc94098803"/>
      <w:r w:rsidRPr="00D85A6C">
        <w:lastRenderedPageBreak/>
        <w:t>IP-FORWARD-MIB</w:t>
      </w:r>
      <w:bookmarkEnd w:id="1"/>
      <w:bookmarkEnd w:id="2"/>
      <w:r w:rsidRPr="00D85A6C">
        <w:rPr>
          <w:rFonts w:hint="eastAsia"/>
        </w:rPr>
        <w:t xml:space="preserve"> </w:t>
      </w:r>
    </w:p>
    <w:p w:rsidR="0085420D" w:rsidRDefault="0085420D" w:rsidP="0085420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253"/>
      <w:bookmarkStart w:id="4" w:name="_Toc94098804"/>
      <w:r w:rsidRPr="009540D9">
        <w:t>Scalar objects</w:t>
      </w:r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85420D" w:rsidRPr="00522330" w:rsidTr="0091260D">
        <w:trPr>
          <w:cantSplit/>
          <w:tblHeader/>
        </w:trPr>
        <w:tc>
          <w:tcPr>
            <w:tcW w:w="3000" w:type="dxa"/>
            <w:tcBorders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34A72">
              <w:rPr>
                <w:rFonts w:ascii="Helvetica" w:hAnsi="Helvetica" w:cs="Helvetica" w:hint="eastAsia"/>
              </w:rPr>
              <w:t>ipCidrRouteNumber(</w:t>
            </w:r>
            <w:r>
              <w:rPr>
                <w:rFonts w:ascii="Helvetica" w:hAnsi="Helvetica" w:cs="Helvetica" w:hint="eastAsia"/>
              </w:rPr>
              <w:t>1.3.6.1.2.1.4.24.3</w:t>
            </w:r>
            <w:r w:rsidRPr="00B34A7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0A2A02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inetCidrRouteNumber</w:t>
            </w:r>
            <w:r w:rsidRPr="00522330">
              <w:rPr>
                <w:rFonts w:ascii="Helvetica" w:hAnsi="Helvetica" w:cs="Helvetica"/>
              </w:rPr>
              <w:t xml:space="preserve"> (1.3.6</w:t>
            </w:r>
            <w:r>
              <w:rPr>
                <w:rFonts w:ascii="Helvetica" w:hAnsi="Helvetica" w:cs="Helvetica"/>
              </w:rPr>
              <w:t>.1.2.1.4.24.</w:t>
            </w:r>
            <w:r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85420D" w:rsidRPr="000A2A02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inetCidrRouteDiscards</w:t>
            </w:r>
            <w:r w:rsidRPr="00522330">
              <w:rPr>
                <w:rFonts w:ascii="Helvetica" w:hAnsi="Helvetica" w:cs="Helvetica"/>
              </w:rPr>
              <w:t xml:space="preserve"> (1.3.6</w:t>
            </w:r>
            <w:r>
              <w:rPr>
                <w:rFonts w:ascii="Helvetica" w:hAnsi="Helvetica" w:cs="Helvetica"/>
              </w:rPr>
              <w:t>.1.2.1.4.24.</w:t>
            </w:r>
            <w:r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85420D" w:rsidRPr="009C268D" w:rsidRDefault="0085420D" w:rsidP="0085420D"/>
    <w:p w:rsidR="0085420D" w:rsidRDefault="0085420D" w:rsidP="0085420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254"/>
      <w:bookmarkStart w:id="6" w:name="_Toc94098805"/>
      <w:r>
        <w:rPr>
          <w:rFonts w:hint="eastAsia"/>
        </w:rPr>
        <w:t>ipCidrRouteTable</w:t>
      </w:r>
      <w:bookmarkEnd w:id="5"/>
      <w:bookmarkEnd w:id="6"/>
    </w:p>
    <w:p w:rsidR="0085420D" w:rsidRPr="009540D9" w:rsidRDefault="0085420D" w:rsidP="0085420D">
      <w:pPr>
        <w:rPr>
          <w:b/>
        </w:rPr>
      </w:pPr>
      <w:r>
        <w:t xml:space="preserve">OID of this table is: </w:t>
      </w:r>
      <w:r>
        <w:rPr>
          <w:rFonts w:hint="eastAsia"/>
        </w:rPr>
        <w:t>1.3.6.1.2.1.4.24.4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85420D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ipCidrRouteDest(1.3.6.1.2.1.4.24.4.1.1)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ipCidrRouteMask(1.3.6.1.2.1.4.24.4.1.2)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ipCidrRouteTos(1.3.6.1.2.1.4.24.4.1.3)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ipCidrRouteNextHop(1.3.6.1.2.1.4.24.4.1.4)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ipCidrRouteIfIndex(1.3.6.1.2.1.4.24.4.1.5)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ipCidrRouteType(1.3.6.1.2.1.4.24.4.1.6)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ipCidrRouteProto(1.3.6.1.2.1.4.24.4.1.7)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ipCidrRouteAge(1.3.6.1.2.1.4.24.4.1.8)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ipCidrRouteInfo(1.3.6.1.2.1.4.24.4.1.9)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ipCidrRouteNextHopAS(1.3.6.1.2.1.4.24.4.1.10)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ipCidrRouteMetric1(1.3.6.1.2.1.4.24.4.1.11)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ipCidrRouteMetric2(1.3.6.1.2.1.4.24.4.1.12)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ipCidrRouteMetric3(1.3.6.1.2.1.4.24.4.1.13)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ipCidrRouteMetric4(1.3.6.1.2.1.4.24.4.1.14)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lastRenderedPageBreak/>
              <w:t>ipCidrRouteMetric5(1.3.6.1.2.1.4.24.4.1.15)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ipCidrRouteStatus(1.3.6.1.2.1.4.24.4.1.16)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85420D" w:rsidRDefault="0085420D" w:rsidP="0085420D">
      <w:pPr>
        <w:spacing w:before="156" w:after="156"/>
        <w:ind w:left="420"/>
        <w:rPr>
          <w:rFonts w:ascii="Helvetica" w:hAnsi="Helvetica" w:cs="Helvetica"/>
        </w:rPr>
      </w:pPr>
    </w:p>
    <w:p w:rsidR="0085420D" w:rsidRPr="0085420D" w:rsidRDefault="0085420D" w:rsidP="0085420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0255"/>
      <w:bookmarkStart w:id="8" w:name="_Toc94098806"/>
      <w:r w:rsidRPr="0085420D">
        <w:t>inetCidrRouteTable</w:t>
      </w:r>
      <w:bookmarkEnd w:id="7"/>
      <w:bookmarkEnd w:id="8"/>
    </w:p>
    <w:p w:rsidR="0085420D" w:rsidRPr="008418BF" w:rsidRDefault="0085420D" w:rsidP="0085420D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2645C7">
        <w:t>1.3.6.1.2.1.4.24.7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85420D" w:rsidRPr="00DA3D72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inetCidrRouteDestType</w:t>
            </w:r>
          </w:p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inetCidrRouteDest</w:t>
            </w:r>
          </w:p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inetCidrRoutePfxLen</w:t>
            </w:r>
          </w:p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inetCidrRoutePolicy</w:t>
            </w:r>
          </w:p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inetCidrRouteNextHopType</w:t>
            </w:r>
          </w:p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inetCidrRouteNextHop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(1.3.6.1.2.1.4.24.7.1.6)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inetCidrRouteIfIndex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(1.3.6.1.2.1.4.24.7.1.7)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inetCidrRouteType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(1.3.6.1.2.1.4.24.7.1.8)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There are only three types:  remote,local and blackhole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inetCidrRouteProto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(1.3.6.1.2.1.4.24.7.1.9)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Support local, </w:t>
            </w:r>
            <w:r w:rsidRPr="00005134">
              <w:rPr>
                <w:rFonts w:ascii="Helvetica" w:hAnsi="Helvetica" w:cs="Helvetica"/>
              </w:rPr>
              <w:t>netmgmt</w:t>
            </w:r>
            <w:r w:rsidRPr="002645C7">
              <w:rPr>
                <w:rFonts w:ascii="Helvetica" w:hAnsi="Helvetica" w:cs="Helvetica"/>
              </w:rPr>
              <w:t>, rip, ospf, is-is, bgp, other (means not specified).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inetCidrRouteAge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(1.3.6.1.2.1.4.24.7.1.10)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inetCidrRouteNextHopAS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(1.3.6.1.2.1.4.24.7.1.11)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The value is always 0, 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inetCidrRouteMetric1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(1.3.6.1.2.1.4.24.7.1.12)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Interior metric of this route,     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inetCidrRouteMetric2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(1.3.6.1.2.1.4.24.7.1.13)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The value is always -1, 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inetCidrRouteMetric3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(1.3.6.1.2.1.4.24.7.1.14)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The value is always -1, 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inetCidrRouteMetric4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The value is always -1, 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lastRenderedPageBreak/>
              <w:t>inetCidrRouteMetric5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(1.3.6.1.2.1.4.24.7.1.16)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The value is always -1, 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inetCidrRouteStatus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(1.3.6.1.2.1.4.24.7.1.17)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</w:tbl>
    <w:p w:rsidR="0020629E" w:rsidRPr="00991579" w:rsidRDefault="0020629E" w:rsidP="0085420D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09D" w:rsidRDefault="0000109D">
      <w:r>
        <w:separator/>
      </w:r>
    </w:p>
  </w:endnote>
  <w:endnote w:type="continuationSeparator" w:id="0">
    <w:p w:rsidR="0000109D" w:rsidRDefault="00001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278A7">
      <w:fldChar w:fldCharType="begin"/>
    </w:r>
    <w:r>
      <w:instrText>PAGE</w:instrText>
    </w:r>
    <w:r w:rsidR="002278A7">
      <w:fldChar w:fldCharType="separate"/>
    </w:r>
    <w:r w:rsidR="007C6D83">
      <w:rPr>
        <w:noProof/>
      </w:rPr>
      <w:t>1</w:t>
    </w:r>
    <w:r w:rsidR="002278A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7C6D83">
      <w:fldChar w:fldCharType="begin"/>
    </w:r>
    <w:r w:rsidR="007C6D83">
      <w:instrText xml:space="preserve"> NUMPAGES  \* Arabic  \* MERGEFORMAT </w:instrText>
    </w:r>
    <w:r w:rsidR="007C6D83">
      <w:fldChar w:fldCharType="separate"/>
    </w:r>
    <w:r w:rsidR="007C6D83">
      <w:rPr>
        <w:noProof/>
      </w:rPr>
      <w:t>3</w:t>
    </w:r>
    <w:r w:rsidR="007C6D83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09D" w:rsidRDefault="0000109D">
      <w:r>
        <w:separator/>
      </w:r>
    </w:p>
  </w:footnote>
  <w:footnote w:type="continuationSeparator" w:id="0">
    <w:p w:rsidR="0000109D" w:rsidRDefault="00001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5420D" w:rsidRPr="0085420D">
      <w:t xml:space="preserve"> IP-FORWARD-MIB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109D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1FCF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8A7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C6D83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420D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5420D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5420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5420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5420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5420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5420D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5420D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C8A43-B6D2-4F8F-B5CD-C469809B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363</Words>
  <Characters>3294</Characters>
  <Application>Microsoft Office Word</Application>
  <DocSecurity>0</DocSecurity>
  <Lines>253</Lines>
  <Paragraphs>228</Paragraphs>
  <ScaleCrop>false</ScaleCrop>
  <Company/>
  <LinksUpToDate>false</LinksUpToDate>
  <CharactersWithSpaces>3429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2022-01-26T06:07:00Z</dcterms:modified>
</cp:coreProperties>
</file>